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D5" w:rsidRPr="007370BA" w:rsidRDefault="00C30CD5" w:rsidP="007370BA">
      <w:pPr>
        <w:spacing w:line="520" w:lineRule="exact"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  <w:r w:rsidRPr="007370BA">
        <w:rPr>
          <w:rFonts w:ascii="宋体" w:hAnsi="宋体" w:cs="宋体" w:hint="eastAsia"/>
          <w:b/>
          <w:color w:val="000000"/>
          <w:kern w:val="0"/>
          <w:sz w:val="44"/>
          <w:szCs w:val="44"/>
        </w:rPr>
        <w:t>上海市曹杨中学党员承诺书</w:t>
      </w:r>
    </w:p>
    <w:p w:rsidR="00C30CD5" w:rsidRPr="007370BA" w:rsidRDefault="00C30CD5" w:rsidP="007370BA">
      <w:pPr>
        <w:spacing w:line="520" w:lineRule="exact"/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我承诺：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>1.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自觉遵守党章，严格执行党的</w:t>
      </w:r>
      <w:r w:rsidRPr="007370BA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政治</w:t>
      </w:r>
      <w:r w:rsidRPr="007370BA">
        <w:rPr>
          <w:rStyle w:val="Emphasis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、组织</w:t>
      </w:r>
      <w:r w:rsidRPr="007370BA">
        <w:rPr>
          <w:rStyle w:val="Emphasis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、廉洁</w:t>
      </w:r>
      <w:r w:rsidRPr="007370BA">
        <w:rPr>
          <w:rStyle w:val="Emphasis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、群众</w:t>
      </w:r>
      <w:r w:rsidRPr="007370BA">
        <w:rPr>
          <w:rStyle w:val="Emphasis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、工作</w:t>
      </w:r>
      <w:r w:rsidRPr="007370BA">
        <w:rPr>
          <w:rStyle w:val="Emphasis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纪律和</w:t>
      </w:r>
      <w:r w:rsidRPr="007370BA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生活</w:t>
      </w:r>
      <w:r w:rsidRPr="007370BA">
        <w:rPr>
          <w:rStyle w:val="Emphasis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纪律，切实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履行各项党员义务，努力做合格党员。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>2.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认真学习党的十九大精神，深刻领会习近平新时代中国特色社会主义思想，在思想上、政治上、行动上与以习近平同志为核心的党中央保持高度一致。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>3.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>4.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>5.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积极完成党组织交付的任务，落实“三必联”，推进党支部实事项目，在志愿服务、义务献血、创建文明校园和文明城区等公益活动中，甘于奉献，作出表率。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>6.</w:t>
      </w:r>
      <w:r w:rsidRPr="00C75D36">
        <w:t xml:space="preserve"> </w:t>
      </w:r>
      <w:r w:rsidRPr="00C75D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热心为教职工服务，发挥党员模范带头作用，努力为学校的新发展提供坚强的人事人才保证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C30CD5" w:rsidRPr="007370BA" w:rsidRDefault="00C30CD5" w:rsidP="00306BE4">
      <w:pPr>
        <w:spacing w:line="520" w:lineRule="exact"/>
        <w:ind w:firstLineChars="2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C30CD5" w:rsidRPr="007370BA" w:rsidRDefault="00C30CD5" w:rsidP="00306BE4">
      <w:pPr>
        <w:spacing w:line="520" w:lineRule="exact"/>
        <w:ind w:firstLineChars="150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承诺人：</w:t>
      </w: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</w:p>
    <w:p w:rsidR="00C30CD5" w:rsidRPr="007370BA" w:rsidRDefault="00C30CD5" w:rsidP="008821D4">
      <w:pPr>
        <w:spacing w:line="520" w:lineRule="exact"/>
        <w:ind w:firstLineChars="1650" w:firstLine="31680"/>
        <w:rPr>
          <w:rFonts w:ascii="仿宋" w:eastAsia="仿宋" w:hAnsi="仿宋" w:cs="宋体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18"/>
        </w:smartTagPr>
        <w:r w:rsidRPr="007370BA">
          <w:rPr>
            <w:rFonts w:ascii="仿宋" w:eastAsia="仿宋" w:hAnsi="仿宋" w:cs="宋体"/>
            <w:color w:val="000000"/>
            <w:kern w:val="0"/>
            <w:sz w:val="32"/>
            <w:szCs w:val="32"/>
          </w:rPr>
          <w:t>2018</w:t>
        </w:r>
        <w:r w:rsidRPr="007370BA">
          <w:rPr>
            <w:rFonts w:ascii="仿宋" w:eastAsia="仿宋" w:hAnsi="仿宋" w:cs="宋体" w:hint="eastAsia"/>
            <w:color w:val="000000"/>
            <w:kern w:val="0"/>
            <w:sz w:val="32"/>
            <w:szCs w:val="32"/>
          </w:rPr>
          <w:t>年</w:t>
        </w:r>
        <w:r w:rsidRPr="007370BA">
          <w:rPr>
            <w:rFonts w:ascii="仿宋" w:eastAsia="仿宋" w:hAnsi="仿宋" w:cs="宋体"/>
            <w:color w:val="000000"/>
            <w:kern w:val="0"/>
            <w:sz w:val="32"/>
            <w:szCs w:val="32"/>
          </w:rPr>
          <w:t xml:space="preserve">  </w:t>
        </w:r>
        <w:r>
          <w:rPr>
            <w:rFonts w:ascii="仿宋" w:eastAsia="仿宋" w:hAnsi="仿宋" w:cs="宋体"/>
            <w:color w:val="000000"/>
            <w:kern w:val="0"/>
            <w:sz w:val="32"/>
            <w:szCs w:val="32"/>
          </w:rPr>
          <w:t>3</w:t>
        </w:r>
        <w:r w:rsidRPr="007370BA">
          <w:rPr>
            <w:rFonts w:ascii="仿宋" w:eastAsia="仿宋" w:hAnsi="仿宋" w:cs="宋体"/>
            <w:color w:val="000000"/>
            <w:kern w:val="0"/>
            <w:sz w:val="32"/>
            <w:szCs w:val="32"/>
          </w:rPr>
          <w:t xml:space="preserve"> </w:t>
        </w:r>
      </w:smartTag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1</w:t>
      </w:r>
      <w:r w:rsidRPr="007370BA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 </w:t>
      </w:r>
      <w:r w:rsidRPr="007370B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</w:p>
    <w:sectPr w:rsidR="00C30CD5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BFA"/>
    <w:rsid w:val="000D4BFA"/>
    <w:rsid w:val="001743FA"/>
    <w:rsid w:val="00247F30"/>
    <w:rsid w:val="00306BE4"/>
    <w:rsid w:val="003B0972"/>
    <w:rsid w:val="003D496E"/>
    <w:rsid w:val="005027F6"/>
    <w:rsid w:val="005965E3"/>
    <w:rsid w:val="00642D2F"/>
    <w:rsid w:val="0071628A"/>
    <w:rsid w:val="007370BA"/>
    <w:rsid w:val="008821D4"/>
    <w:rsid w:val="00892B60"/>
    <w:rsid w:val="00B1308D"/>
    <w:rsid w:val="00C00B8E"/>
    <w:rsid w:val="00C30CD5"/>
    <w:rsid w:val="00C75D36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3F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496E"/>
    <w:pPr>
      <w:ind w:firstLineChars="200" w:firstLine="420"/>
    </w:pPr>
  </w:style>
  <w:style w:type="character" w:styleId="Emphasis">
    <w:name w:val="Emphasis"/>
    <w:basedOn w:val="DefaultParagraphFont"/>
    <w:uiPriority w:val="99"/>
    <w:qFormat/>
    <w:rsid w:val="005965E3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</Pages>
  <Words>63</Words>
  <Characters>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think</cp:lastModifiedBy>
  <cp:revision>5</cp:revision>
  <dcterms:created xsi:type="dcterms:W3CDTF">2018-02-25T12:36:00Z</dcterms:created>
  <dcterms:modified xsi:type="dcterms:W3CDTF">2018-03-07T05:23:00Z</dcterms:modified>
</cp:coreProperties>
</file>