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6EB" w:rsidRPr="007370BA" w:rsidRDefault="003B36EB" w:rsidP="007370BA">
      <w:pPr>
        <w:spacing w:line="520" w:lineRule="exact"/>
        <w:jc w:val="center"/>
        <w:rPr>
          <w:rFonts w:ascii="宋体" w:cs="Times New Roman"/>
          <w:b/>
          <w:bCs/>
          <w:color w:val="000000"/>
          <w:kern w:val="0"/>
          <w:sz w:val="44"/>
          <w:szCs w:val="44"/>
        </w:rPr>
      </w:pPr>
      <w:r w:rsidRPr="007370BA">
        <w:rPr>
          <w:rFonts w:ascii="宋体" w:hAnsi="宋体" w:cs="宋体" w:hint="eastAsia"/>
          <w:b/>
          <w:bCs/>
          <w:color w:val="000000"/>
          <w:kern w:val="0"/>
          <w:sz w:val="44"/>
          <w:szCs w:val="44"/>
        </w:rPr>
        <w:t>上海市曹杨中学党员承诺书</w:t>
      </w:r>
    </w:p>
    <w:p w:rsidR="003B36EB" w:rsidRPr="007370BA" w:rsidRDefault="003B36EB" w:rsidP="007370BA">
      <w:pPr>
        <w:spacing w:line="520" w:lineRule="exact"/>
        <w:jc w:val="center"/>
        <w:rPr>
          <w:rFonts w:ascii="宋体" w:cs="Times New Roman"/>
          <w:b/>
          <w:bCs/>
          <w:color w:val="000000"/>
          <w:kern w:val="0"/>
          <w:sz w:val="36"/>
          <w:szCs w:val="36"/>
        </w:rPr>
      </w:pPr>
    </w:p>
    <w:p w:rsidR="003B36EB" w:rsidRPr="007370BA" w:rsidRDefault="003B36EB" w:rsidP="00054109">
      <w:pPr>
        <w:spacing w:line="520" w:lineRule="exact"/>
        <w:ind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7370B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我承诺：</w:t>
      </w:r>
    </w:p>
    <w:p w:rsidR="003B36EB" w:rsidRPr="007370BA" w:rsidRDefault="003B36EB" w:rsidP="00054109">
      <w:pPr>
        <w:spacing w:line="520" w:lineRule="exact"/>
        <w:ind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7370BA">
        <w:rPr>
          <w:rFonts w:ascii="仿宋" w:eastAsia="仿宋" w:hAnsi="仿宋" w:cs="仿宋"/>
          <w:color w:val="000000"/>
          <w:kern w:val="0"/>
          <w:sz w:val="32"/>
          <w:szCs w:val="32"/>
        </w:rPr>
        <w:t>1.</w:t>
      </w:r>
      <w:r w:rsidRPr="007370B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自觉遵守党章，严格执行党的</w:t>
      </w:r>
      <w:r w:rsidRPr="007370BA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政治</w:t>
      </w:r>
      <w:r w:rsidRPr="007370BA">
        <w:rPr>
          <w:rStyle w:val="Emphasis"/>
          <w:rFonts w:ascii="仿宋" w:eastAsia="仿宋" w:hAnsi="仿宋" w:cs="仿宋" w:hint="eastAsia"/>
          <w:i w:val="0"/>
          <w:iCs w:val="0"/>
          <w:color w:val="000000"/>
          <w:sz w:val="32"/>
          <w:szCs w:val="32"/>
          <w:shd w:val="clear" w:color="auto" w:fill="FFFFFF"/>
        </w:rPr>
        <w:t>纪律</w:t>
      </w:r>
      <w:r w:rsidRPr="007370BA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、组织</w:t>
      </w:r>
      <w:r w:rsidRPr="007370BA">
        <w:rPr>
          <w:rStyle w:val="Emphasis"/>
          <w:rFonts w:ascii="仿宋" w:eastAsia="仿宋" w:hAnsi="仿宋" w:cs="仿宋" w:hint="eastAsia"/>
          <w:i w:val="0"/>
          <w:iCs w:val="0"/>
          <w:color w:val="000000"/>
          <w:sz w:val="32"/>
          <w:szCs w:val="32"/>
          <w:shd w:val="clear" w:color="auto" w:fill="FFFFFF"/>
        </w:rPr>
        <w:t>纪律</w:t>
      </w:r>
      <w:r w:rsidRPr="007370BA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、廉洁</w:t>
      </w:r>
      <w:r w:rsidRPr="007370BA">
        <w:rPr>
          <w:rStyle w:val="Emphasis"/>
          <w:rFonts w:ascii="仿宋" w:eastAsia="仿宋" w:hAnsi="仿宋" w:cs="仿宋" w:hint="eastAsia"/>
          <w:i w:val="0"/>
          <w:iCs w:val="0"/>
          <w:color w:val="000000"/>
          <w:sz w:val="32"/>
          <w:szCs w:val="32"/>
          <w:shd w:val="clear" w:color="auto" w:fill="FFFFFF"/>
        </w:rPr>
        <w:t>纪律</w:t>
      </w:r>
      <w:r w:rsidRPr="007370BA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、群众</w:t>
      </w:r>
      <w:r w:rsidRPr="007370BA">
        <w:rPr>
          <w:rStyle w:val="Emphasis"/>
          <w:rFonts w:ascii="仿宋" w:eastAsia="仿宋" w:hAnsi="仿宋" w:cs="仿宋" w:hint="eastAsia"/>
          <w:i w:val="0"/>
          <w:iCs w:val="0"/>
          <w:color w:val="000000"/>
          <w:sz w:val="32"/>
          <w:szCs w:val="32"/>
          <w:shd w:val="clear" w:color="auto" w:fill="FFFFFF"/>
        </w:rPr>
        <w:t>纪律</w:t>
      </w:r>
      <w:r w:rsidRPr="007370BA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、工作</w:t>
      </w:r>
      <w:r w:rsidRPr="007370BA">
        <w:rPr>
          <w:rStyle w:val="Emphasis"/>
          <w:rFonts w:ascii="仿宋" w:eastAsia="仿宋" w:hAnsi="仿宋" w:cs="仿宋" w:hint="eastAsia"/>
          <w:i w:val="0"/>
          <w:iCs w:val="0"/>
          <w:color w:val="000000"/>
          <w:sz w:val="32"/>
          <w:szCs w:val="32"/>
          <w:shd w:val="clear" w:color="auto" w:fill="FFFFFF"/>
        </w:rPr>
        <w:t>纪律和</w:t>
      </w:r>
      <w:r w:rsidRPr="007370BA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生活</w:t>
      </w:r>
      <w:r w:rsidRPr="007370BA">
        <w:rPr>
          <w:rStyle w:val="Emphasis"/>
          <w:rFonts w:ascii="仿宋" w:eastAsia="仿宋" w:hAnsi="仿宋" w:cs="仿宋" w:hint="eastAsia"/>
          <w:i w:val="0"/>
          <w:iCs w:val="0"/>
          <w:color w:val="000000"/>
          <w:sz w:val="32"/>
          <w:szCs w:val="32"/>
          <w:shd w:val="clear" w:color="auto" w:fill="FFFFFF"/>
        </w:rPr>
        <w:t>纪律，切实</w:t>
      </w:r>
      <w:r w:rsidRPr="007370B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履行各项党员义务，努力做合格党员。</w:t>
      </w:r>
    </w:p>
    <w:p w:rsidR="003B36EB" w:rsidRPr="007370BA" w:rsidRDefault="003B36EB" w:rsidP="00054109">
      <w:pPr>
        <w:spacing w:line="520" w:lineRule="exact"/>
        <w:ind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7370BA">
        <w:rPr>
          <w:rFonts w:ascii="仿宋" w:eastAsia="仿宋" w:hAnsi="仿宋" w:cs="仿宋"/>
          <w:color w:val="000000"/>
          <w:kern w:val="0"/>
          <w:sz w:val="32"/>
          <w:szCs w:val="32"/>
        </w:rPr>
        <w:t>2.</w:t>
      </w:r>
      <w:r w:rsidRPr="007370B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认真学习党的十九大精神，深刻领会习近平新时代中国特色社会主义思想，在思想上、政治上、行动上与以习近平同志为核心的党中央保持高度一致。</w:t>
      </w:r>
    </w:p>
    <w:p w:rsidR="003B36EB" w:rsidRPr="007370BA" w:rsidRDefault="003B36EB" w:rsidP="00054109">
      <w:pPr>
        <w:spacing w:line="520" w:lineRule="exact"/>
        <w:ind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7370BA">
        <w:rPr>
          <w:rFonts w:ascii="仿宋" w:eastAsia="仿宋" w:hAnsi="仿宋" w:cs="仿宋"/>
          <w:color w:val="000000"/>
          <w:kern w:val="0"/>
          <w:sz w:val="32"/>
          <w:szCs w:val="32"/>
        </w:rPr>
        <w:t>3.</w:t>
      </w:r>
      <w:r w:rsidRPr="007370B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立足本职岗位，勤勉履职尽责，争创一流工作业绩，为培育优秀曹杨学子，为推进特色高中建设，为传承与弘扬学校的赤子文化，贡献智慧和力量。</w:t>
      </w:r>
    </w:p>
    <w:p w:rsidR="003B36EB" w:rsidRPr="007370BA" w:rsidRDefault="003B36EB" w:rsidP="00054109">
      <w:pPr>
        <w:spacing w:line="520" w:lineRule="exact"/>
        <w:ind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7370BA">
        <w:rPr>
          <w:rFonts w:ascii="仿宋" w:eastAsia="仿宋" w:hAnsi="仿宋" w:cs="仿宋"/>
          <w:color w:val="000000"/>
          <w:kern w:val="0"/>
          <w:sz w:val="32"/>
          <w:szCs w:val="32"/>
        </w:rPr>
        <w:t>4.</w:t>
      </w:r>
      <w:r w:rsidRPr="007370B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严格遵守学校规章和师德规范，不在校外培训机构兼职，不进行有偿家教，以一言一行树立人民教师良好形象，努力做学生心目中的好老师。</w:t>
      </w:r>
    </w:p>
    <w:p w:rsidR="003B36EB" w:rsidRPr="007370BA" w:rsidRDefault="003B36EB" w:rsidP="00054109">
      <w:pPr>
        <w:spacing w:line="520" w:lineRule="exact"/>
        <w:ind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7370BA">
        <w:rPr>
          <w:rFonts w:ascii="仿宋" w:eastAsia="仿宋" w:hAnsi="仿宋" w:cs="仿宋"/>
          <w:color w:val="000000"/>
          <w:kern w:val="0"/>
          <w:sz w:val="32"/>
          <w:szCs w:val="32"/>
        </w:rPr>
        <w:t>5.</w:t>
      </w:r>
      <w:r w:rsidRPr="007370B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积极完成党组织交付的任务，落实“三必联”，推进党支部实事项目，在志愿服务、义务献血、创建文明校园和文明城区等公益活动中，甘于奉献，作出表率。</w:t>
      </w:r>
    </w:p>
    <w:p w:rsidR="003B36EB" w:rsidRPr="007370BA" w:rsidRDefault="003B36EB" w:rsidP="00054109">
      <w:pPr>
        <w:spacing w:line="520" w:lineRule="exact"/>
        <w:ind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7370BA">
        <w:rPr>
          <w:rFonts w:ascii="仿宋" w:eastAsia="仿宋" w:hAnsi="仿宋" w:cs="仿宋"/>
          <w:color w:val="000000"/>
          <w:kern w:val="0"/>
          <w:sz w:val="32"/>
          <w:szCs w:val="32"/>
        </w:rPr>
        <w:t>6.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老老实实做人，踏踏实实工作，立足本职工作，努力提升自我思想政治觉悟，教学业务水平，不断取得进步。</w:t>
      </w:r>
    </w:p>
    <w:p w:rsidR="003B36EB" w:rsidRPr="007370BA" w:rsidRDefault="003B36EB" w:rsidP="00054109">
      <w:pPr>
        <w:spacing w:line="520" w:lineRule="exact"/>
        <w:ind w:firstLineChars="2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</w:p>
    <w:p w:rsidR="003B36EB" w:rsidRPr="007370BA" w:rsidRDefault="003B36EB" w:rsidP="00054109">
      <w:pPr>
        <w:spacing w:line="520" w:lineRule="exact"/>
        <w:ind w:firstLineChars="150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7370B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承诺人：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和建伟</w:t>
      </w:r>
    </w:p>
    <w:p w:rsidR="003B36EB" w:rsidRPr="007370BA" w:rsidRDefault="003B36EB" w:rsidP="007771B2">
      <w:pPr>
        <w:spacing w:line="520" w:lineRule="exact"/>
        <w:ind w:firstLineChars="1650" w:firstLine="31680"/>
        <w:rPr>
          <w:rFonts w:ascii="仿宋" w:eastAsia="仿宋" w:hAnsi="仿宋" w:cs="Times New Roman"/>
          <w:color w:val="000000"/>
          <w:kern w:val="0"/>
          <w:sz w:val="32"/>
          <w:szCs w:val="32"/>
        </w:rPr>
      </w:pPr>
      <w:r w:rsidRPr="007370BA">
        <w:rPr>
          <w:rFonts w:ascii="仿宋" w:eastAsia="仿宋" w:hAnsi="仿宋" w:cs="仿宋"/>
          <w:color w:val="000000"/>
          <w:kern w:val="0"/>
          <w:sz w:val="32"/>
          <w:szCs w:val="32"/>
        </w:rPr>
        <w:t>2018</w:t>
      </w:r>
      <w:r w:rsidRPr="007370B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 w:rsidRPr="007370BA">
        <w:rPr>
          <w:rFonts w:ascii="仿宋" w:eastAsia="仿宋" w:hAnsi="仿宋" w:cs="仿宋"/>
          <w:color w:val="000000"/>
          <w:kern w:val="0"/>
          <w:sz w:val="32"/>
          <w:szCs w:val="32"/>
        </w:rPr>
        <w:t xml:space="preserve"> 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3</w:t>
      </w:r>
      <w:r w:rsidRPr="007370B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</w:t>
      </w:r>
      <w:r w:rsidRPr="007370BA">
        <w:rPr>
          <w:rFonts w:ascii="仿宋" w:eastAsia="仿宋" w:hAnsi="仿宋" w:cs="仿宋"/>
          <w:color w:val="000000"/>
          <w:kern w:val="0"/>
          <w:sz w:val="32"/>
          <w:szCs w:val="32"/>
        </w:rPr>
        <w:t xml:space="preserve"> 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5</w:t>
      </w:r>
      <w:r w:rsidRPr="007370BA">
        <w:rPr>
          <w:rFonts w:ascii="仿宋" w:eastAsia="仿宋" w:hAnsi="仿宋" w:cs="仿宋"/>
          <w:color w:val="000000"/>
          <w:kern w:val="0"/>
          <w:sz w:val="32"/>
          <w:szCs w:val="32"/>
        </w:rPr>
        <w:t xml:space="preserve"> </w:t>
      </w:r>
      <w:r w:rsidRPr="007370BA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</w:t>
      </w:r>
    </w:p>
    <w:sectPr w:rsidR="003B36EB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4BFA"/>
    <w:rsid w:val="00047740"/>
    <w:rsid w:val="00054109"/>
    <w:rsid w:val="000D4BFA"/>
    <w:rsid w:val="001743FA"/>
    <w:rsid w:val="00247F30"/>
    <w:rsid w:val="003B0972"/>
    <w:rsid w:val="003B36EB"/>
    <w:rsid w:val="003D496E"/>
    <w:rsid w:val="005027F6"/>
    <w:rsid w:val="00553EB1"/>
    <w:rsid w:val="00595BCE"/>
    <w:rsid w:val="005965E3"/>
    <w:rsid w:val="00662DFA"/>
    <w:rsid w:val="006742F5"/>
    <w:rsid w:val="006A7FF8"/>
    <w:rsid w:val="007370BA"/>
    <w:rsid w:val="007749FE"/>
    <w:rsid w:val="007771B2"/>
    <w:rsid w:val="009B3AD3"/>
    <w:rsid w:val="00A81991"/>
    <w:rsid w:val="00B1308D"/>
    <w:rsid w:val="00C00B8E"/>
    <w:rsid w:val="00C1179D"/>
    <w:rsid w:val="00CB4CC0"/>
    <w:rsid w:val="00D05328"/>
    <w:rsid w:val="00D73730"/>
    <w:rsid w:val="00E04B4D"/>
    <w:rsid w:val="00E82CA0"/>
    <w:rsid w:val="00E84734"/>
    <w:rsid w:val="00F54D4A"/>
    <w:rsid w:val="00F77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3FA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D496E"/>
    <w:pPr>
      <w:ind w:firstLineChars="200" w:firstLine="420"/>
    </w:pPr>
  </w:style>
  <w:style w:type="character" w:styleId="Emphasis">
    <w:name w:val="Emphasis"/>
    <w:basedOn w:val="DefaultParagraphFont"/>
    <w:uiPriority w:val="99"/>
    <w:qFormat/>
    <w:rsid w:val="005965E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</TotalTime>
  <Pages>1</Pages>
  <Words>64</Words>
  <Characters>368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10</cp:revision>
  <dcterms:created xsi:type="dcterms:W3CDTF">2018-02-25T12:36:00Z</dcterms:created>
  <dcterms:modified xsi:type="dcterms:W3CDTF">2018-03-07T00:07:00Z</dcterms:modified>
</cp:coreProperties>
</file>